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51D" w:rsidRPr="009B4355" w:rsidRDefault="00C4451D" w:rsidP="00AF4FDC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4355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91785808" r:id="rId6"/>
        </w:object>
      </w:r>
    </w:p>
    <w:p w:rsidR="00C4451D" w:rsidRPr="002070CC" w:rsidRDefault="00C4451D" w:rsidP="00AF4FD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70CC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C4451D" w:rsidRPr="002070CC" w:rsidRDefault="00C4451D" w:rsidP="00AF4FD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451D" w:rsidRPr="002070CC" w:rsidRDefault="00C4451D" w:rsidP="005D62A6">
      <w:pPr>
        <w:keepNext/>
        <w:tabs>
          <w:tab w:val="left" w:pos="75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070C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2070CC">
        <w:rPr>
          <w:rFonts w:ascii="Times New Roman" w:hAnsi="Times New Roman"/>
          <w:b/>
          <w:sz w:val="28"/>
          <w:szCs w:val="28"/>
        </w:rPr>
        <w:t>ПРОЄКТ</w:t>
      </w:r>
    </w:p>
    <w:p w:rsidR="00C4451D" w:rsidRPr="002070CC" w:rsidRDefault="00C4451D" w:rsidP="00C95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70CC">
        <w:rPr>
          <w:rFonts w:ascii="Times New Roman" w:hAnsi="Times New Roman"/>
          <w:b/>
          <w:sz w:val="28"/>
          <w:szCs w:val="28"/>
        </w:rPr>
        <w:t xml:space="preserve">РІШЕННЯ          </w:t>
      </w:r>
    </w:p>
    <w:p w:rsidR="00C4451D" w:rsidRPr="002070CC" w:rsidRDefault="00C4451D" w:rsidP="00C95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70C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C4451D" w:rsidRPr="002070CC" w:rsidRDefault="00C4451D" w:rsidP="005D62A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2070CC">
        <w:rPr>
          <w:rFonts w:ascii="Times New Roman" w:hAnsi="Times New Roman"/>
          <w:b/>
          <w:sz w:val="28"/>
          <w:szCs w:val="28"/>
        </w:rPr>
        <w:t xml:space="preserve">          м. Кагарлик</w:t>
      </w:r>
    </w:p>
    <w:p w:rsidR="00C4451D" w:rsidRPr="002070CC" w:rsidRDefault="00C4451D" w:rsidP="005D62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451D" w:rsidRPr="002070CC" w:rsidRDefault="00C4451D" w:rsidP="00AF4F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070CC">
        <w:rPr>
          <w:rFonts w:ascii="Times New Roman" w:hAnsi="Times New Roman"/>
          <w:b/>
          <w:sz w:val="28"/>
          <w:szCs w:val="28"/>
        </w:rPr>
        <w:t>Про надання  ТОВ «УкрАгроСмарт»  в  оренду земельної ділянки для ведення товарного сільськогосподарського виробництва в межах  с. Слобода на території  Кагарлицької  міської  територіальної громади (</w:t>
      </w:r>
      <w:smartTag w:uri="urn:schemas-microsoft-com:office:smarttags" w:element="metricconverter">
        <w:smartTagPr>
          <w:attr w:name="ProductID" w:val="5,1000 га"/>
        </w:smartTagPr>
        <w:r w:rsidRPr="002070CC">
          <w:rPr>
            <w:rFonts w:ascii="Times New Roman" w:hAnsi="Times New Roman"/>
            <w:b/>
            <w:sz w:val="28"/>
            <w:szCs w:val="28"/>
          </w:rPr>
          <w:t>5,1000 га</w:t>
        </w:r>
      </w:smartTag>
      <w:r w:rsidRPr="002070CC">
        <w:rPr>
          <w:rFonts w:ascii="Times New Roman" w:hAnsi="Times New Roman"/>
          <w:b/>
          <w:sz w:val="28"/>
          <w:szCs w:val="28"/>
        </w:rPr>
        <w:t xml:space="preserve">) </w:t>
      </w:r>
    </w:p>
    <w:p w:rsidR="00C4451D" w:rsidRPr="002070CC" w:rsidRDefault="00C4451D" w:rsidP="00AF4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451D" w:rsidRPr="002070CC" w:rsidRDefault="00C4451D" w:rsidP="00A03E20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070CC">
        <w:rPr>
          <w:rFonts w:ascii="Times New Roman" w:hAnsi="Times New Roman"/>
          <w:sz w:val="28"/>
          <w:szCs w:val="28"/>
        </w:rPr>
        <w:t>Розглянувши клопотання ТОВ «УкрАгроСмарт»</w:t>
      </w:r>
      <w:r w:rsidRPr="002070CC">
        <w:rPr>
          <w:rFonts w:ascii="Times New Roman" w:hAnsi="Times New Roman"/>
          <w:b/>
          <w:sz w:val="28"/>
          <w:szCs w:val="28"/>
        </w:rPr>
        <w:t xml:space="preserve"> </w:t>
      </w:r>
      <w:r w:rsidRPr="002070CC">
        <w:rPr>
          <w:rFonts w:ascii="Times New Roman" w:hAnsi="Times New Roman"/>
          <w:sz w:val="28"/>
          <w:szCs w:val="28"/>
        </w:rPr>
        <w:t xml:space="preserve">директор Іроденко  Михайло Михайлович (м. Кагарлик, вул. Каштанова,54) щодо надання в оренду земельної ділянки площею </w:t>
      </w:r>
      <w:smartTag w:uri="urn:schemas-microsoft-com:office:smarttags" w:element="metricconverter">
        <w:smartTagPr>
          <w:attr w:name="ProductID" w:val="5,1000 га"/>
        </w:smartTagPr>
        <w:r w:rsidRPr="002070CC">
          <w:rPr>
            <w:rFonts w:ascii="Times New Roman" w:hAnsi="Times New Roman"/>
            <w:sz w:val="28"/>
            <w:szCs w:val="28"/>
          </w:rPr>
          <w:t>5,1000 га</w:t>
        </w:r>
      </w:smartTag>
      <w:r w:rsidRPr="002070CC">
        <w:rPr>
          <w:rFonts w:ascii="Times New Roman" w:hAnsi="Times New Roman"/>
          <w:sz w:val="28"/>
          <w:szCs w:val="28"/>
        </w:rPr>
        <w:t xml:space="preserve"> (для</w:t>
      </w:r>
      <w:r w:rsidRPr="002070CC">
        <w:rPr>
          <w:rStyle w:val="Heading2Char"/>
          <w:rFonts w:ascii="Times New Roman" w:hAnsi="Times New Roman"/>
          <w:b w:val="0"/>
          <w:color w:val="auto"/>
          <w:sz w:val="28"/>
          <w:szCs w:val="28"/>
        </w:rPr>
        <w:t xml:space="preserve"> ведення товарного сільськогосподарського виробництва</w:t>
      </w:r>
      <w:r w:rsidRPr="002070CC">
        <w:rPr>
          <w:rFonts w:ascii="Times New Roman" w:hAnsi="Times New Roman"/>
          <w:bCs/>
          <w:sz w:val="28"/>
          <w:szCs w:val="28"/>
        </w:rPr>
        <w:t>)</w:t>
      </w:r>
      <w:r w:rsidRPr="002070CC">
        <w:rPr>
          <w:rFonts w:ascii="Times New Roman" w:hAnsi="Times New Roman"/>
          <w:sz w:val="28"/>
          <w:szCs w:val="28"/>
        </w:rPr>
        <w:t xml:space="preserve"> в межах с. Слобода Кагарлицької міської територіальної громади відповідно до ст.ст.12, 93,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2070CC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C4451D" w:rsidRPr="002070CC" w:rsidRDefault="00C4451D" w:rsidP="002070CC">
      <w:pPr>
        <w:pStyle w:val="BodyText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070CC">
        <w:rPr>
          <w:rFonts w:ascii="Times New Roman" w:hAnsi="Times New Roman"/>
          <w:sz w:val="28"/>
          <w:szCs w:val="28"/>
        </w:rPr>
        <w:t>1. Передати ТОВ «УкрАгроСмарт»</w:t>
      </w:r>
      <w:r w:rsidRPr="002070CC">
        <w:rPr>
          <w:rFonts w:ascii="Times New Roman" w:hAnsi="Times New Roman"/>
          <w:b/>
          <w:sz w:val="28"/>
          <w:szCs w:val="28"/>
        </w:rPr>
        <w:t xml:space="preserve"> </w:t>
      </w:r>
      <w:r w:rsidRPr="002070CC">
        <w:rPr>
          <w:rFonts w:ascii="Times New Roman" w:hAnsi="Times New Roman"/>
          <w:sz w:val="28"/>
          <w:szCs w:val="28"/>
        </w:rPr>
        <w:t xml:space="preserve"> в  оренду до 31.12.2025 земельну ділянку для ведення товарного сільськогосподарського виробництва (землі запасу) в межах  с. Слобода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5,1000 га"/>
        </w:smartTagPr>
        <w:r w:rsidRPr="002070CC">
          <w:rPr>
            <w:rFonts w:ascii="Times New Roman" w:hAnsi="Times New Roman"/>
            <w:sz w:val="28"/>
            <w:szCs w:val="28"/>
          </w:rPr>
          <w:t>5,1000 га</w:t>
        </w:r>
      </w:smartTag>
      <w:r w:rsidRPr="002070CC">
        <w:rPr>
          <w:rFonts w:ascii="Times New Roman" w:hAnsi="Times New Roman"/>
          <w:sz w:val="28"/>
          <w:szCs w:val="28"/>
        </w:rPr>
        <w:t>.</w:t>
      </w:r>
    </w:p>
    <w:p w:rsidR="00C4451D" w:rsidRPr="002070CC" w:rsidRDefault="00C4451D" w:rsidP="002070CC">
      <w:pPr>
        <w:pStyle w:val="BodyText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070CC">
        <w:rPr>
          <w:rFonts w:ascii="Times New Roman" w:hAnsi="Times New Roman"/>
          <w:bCs/>
          <w:sz w:val="28"/>
          <w:szCs w:val="28"/>
        </w:rPr>
        <w:t>2. Встановити розмір орендної плати на вказаний період: 33660 (тридцять  три тисячі шістсот шістдесят гривень 00 коп.) (6 600грн./1га).</w:t>
      </w:r>
    </w:p>
    <w:p w:rsidR="00C4451D" w:rsidRPr="002070CC" w:rsidRDefault="00C4451D" w:rsidP="002070CC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2070CC">
        <w:rPr>
          <w:rFonts w:ascii="Times New Roman" w:hAnsi="Times New Roman"/>
          <w:sz w:val="28"/>
          <w:szCs w:val="28"/>
        </w:rPr>
        <w:t xml:space="preserve">        3. ТОВ «УкрАгроСмарт» звернутися до Кагарлицької ДПІ ГУ ДПС В Київській області для взяття на облік, як платника земельного податку.</w:t>
      </w:r>
    </w:p>
    <w:p w:rsidR="00C4451D" w:rsidRPr="002070CC" w:rsidRDefault="00C4451D" w:rsidP="00C318F7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0CC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C4451D" w:rsidRDefault="00C4451D" w:rsidP="002070CC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2070CC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4451D" w:rsidRPr="002070CC" w:rsidRDefault="00C4451D" w:rsidP="002070CC">
      <w:pPr>
        <w:jc w:val="both"/>
        <w:rPr>
          <w:rFonts w:ascii="Times New Roman" w:hAnsi="Times New Roman"/>
          <w:sz w:val="28"/>
          <w:szCs w:val="28"/>
        </w:rPr>
      </w:pPr>
    </w:p>
    <w:p w:rsidR="00C4451D" w:rsidRPr="002070CC" w:rsidRDefault="00C4451D" w:rsidP="002070CC">
      <w:pPr>
        <w:jc w:val="both"/>
        <w:rPr>
          <w:rFonts w:ascii="Times New Roman" w:hAnsi="Times New Roman"/>
          <w:sz w:val="28"/>
          <w:szCs w:val="28"/>
        </w:rPr>
      </w:pPr>
      <w:r w:rsidRPr="002070CC">
        <w:rPr>
          <w:rFonts w:ascii="Times New Roman" w:hAnsi="Times New Roman"/>
          <w:b/>
          <w:sz w:val="28"/>
          <w:szCs w:val="28"/>
        </w:rPr>
        <w:t>Міський голова</w:t>
      </w:r>
      <w:r w:rsidRPr="002070CC">
        <w:rPr>
          <w:rFonts w:ascii="Times New Roman" w:hAnsi="Times New Roman"/>
          <w:b/>
          <w:sz w:val="28"/>
          <w:szCs w:val="28"/>
        </w:rPr>
        <w:tab/>
      </w:r>
      <w:r w:rsidRPr="002070CC">
        <w:rPr>
          <w:rFonts w:ascii="Times New Roman" w:hAnsi="Times New Roman"/>
          <w:b/>
          <w:sz w:val="28"/>
          <w:szCs w:val="28"/>
        </w:rPr>
        <w:tab/>
      </w:r>
      <w:r w:rsidRPr="002070CC">
        <w:rPr>
          <w:rFonts w:ascii="Times New Roman" w:hAnsi="Times New Roman"/>
          <w:b/>
          <w:sz w:val="28"/>
          <w:szCs w:val="28"/>
        </w:rPr>
        <w:tab/>
      </w:r>
      <w:r w:rsidRPr="002070CC">
        <w:rPr>
          <w:rFonts w:ascii="Times New Roman" w:hAnsi="Times New Roman"/>
          <w:b/>
          <w:sz w:val="28"/>
          <w:szCs w:val="28"/>
        </w:rPr>
        <w:tab/>
      </w:r>
      <w:r w:rsidRPr="002070CC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sectPr w:rsidR="00C4451D" w:rsidRPr="002070CC" w:rsidSect="009B435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B5458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E4A30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2F6A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3DA99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E8A72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0474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7850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2FCA1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6BCF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2CCF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FE5116"/>
    <w:multiLevelType w:val="hybridMultilevel"/>
    <w:tmpl w:val="A60A35BE"/>
    <w:lvl w:ilvl="0" w:tplc="36549DF8">
      <w:start w:val="5"/>
      <w:numFmt w:val="decimal"/>
      <w:lvlText w:val="%1."/>
      <w:lvlJc w:val="left"/>
      <w:pPr>
        <w:tabs>
          <w:tab w:val="num" w:pos="1005"/>
        </w:tabs>
        <w:ind w:left="100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11">
    <w:nsid w:val="1E630556"/>
    <w:multiLevelType w:val="hybridMultilevel"/>
    <w:tmpl w:val="AE72C040"/>
    <w:lvl w:ilvl="0" w:tplc="3E9C3C5A">
      <w:start w:val="2024"/>
      <w:numFmt w:val="decimal"/>
      <w:lvlText w:val="%1"/>
      <w:lvlJc w:val="left"/>
      <w:pPr>
        <w:tabs>
          <w:tab w:val="num" w:pos="6495"/>
        </w:tabs>
        <w:ind w:left="6495" w:hanging="57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7D1"/>
    <w:rsid w:val="000311C9"/>
    <w:rsid w:val="000F56EC"/>
    <w:rsid w:val="00116E1B"/>
    <w:rsid w:val="001C5069"/>
    <w:rsid w:val="001D2993"/>
    <w:rsid w:val="002070CC"/>
    <w:rsid w:val="0021570D"/>
    <w:rsid w:val="00270F52"/>
    <w:rsid w:val="002D6A62"/>
    <w:rsid w:val="002D735A"/>
    <w:rsid w:val="00314A68"/>
    <w:rsid w:val="00357628"/>
    <w:rsid w:val="003C28E9"/>
    <w:rsid w:val="003E67D1"/>
    <w:rsid w:val="004973A7"/>
    <w:rsid w:val="005065A5"/>
    <w:rsid w:val="00562E81"/>
    <w:rsid w:val="005969C3"/>
    <w:rsid w:val="005A67F7"/>
    <w:rsid w:val="005D62A6"/>
    <w:rsid w:val="00600316"/>
    <w:rsid w:val="0061705C"/>
    <w:rsid w:val="00667378"/>
    <w:rsid w:val="0068381D"/>
    <w:rsid w:val="00687C5F"/>
    <w:rsid w:val="00702DDA"/>
    <w:rsid w:val="00706861"/>
    <w:rsid w:val="00747FFB"/>
    <w:rsid w:val="00796200"/>
    <w:rsid w:val="00813CB8"/>
    <w:rsid w:val="0084237A"/>
    <w:rsid w:val="008A5E37"/>
    <w:rsid w:val="008B1328"/>
    <w:rsid w:val="008B4A3D"/>
    <w:rsid w:val="0092173E"/>
    <w:rsid w:val="00956A56"/>
    <w:rsid w:val="00974058"/>
    <w:rsid w:val="009B4355"/>
    <w:rsid w:val="009C3D6F"/>
    <w:rsid w:val="00A03E20"/>
    <w:rsid w:val="00A20903"/>
    <w:rsid w:val="00A36CD9"/>
    <w:rsid w:val="00A52913"/>
    <w:rsid w:val="00A640BF"/>
    <w:rsid w:val="00A86EA7"/>
    <w:rsid w:val="00AC4A44"/>
    <w:rsid w:val="00AF4FDC"/>
    <w:rsid w:val="00B11DBA"/>
    <w:rsid w:val="00B22E41"/>
    <w:rsid w:val="00B5506D"/>
    <w:rsid w:val="00B558D2"/>
    <w:rsid w:val="00B95809"/>
    <w:rsid w:val="00BD1748"/>
    <w:rsid w:val="00BF4EE1"/>
    <w:rsid w:val="00C1609C"/>
    <w:rsid w:val="00C318F7"/>
    <w:rsid w:val="00C4451D"/>
    <w:rsid w:val="00C44C38"/>
    <w:rsid w:val="00C90481"/>
    <w:rsid w:val="00C95499"/>
    <w:rsid w:val="00CB6A56"/>
    <w:rsid w:val="00D44B89"/>
    <w:rsid w:val="00D931D3"/>
    <w:rsid w:val="00DA5C94"/>
    <w:rsid w:val="00E11FDC"/>
    <w:rsid w:val="00E82555"/>
    <w:rsid w:val="00F35D14"/>
    <w:rsid w:val="00FC0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FFB"/>
    <w:pPr>
      <w:spacing w:after="200" w:line="276" w:lineRule="auto"/>
    </w:pPr>
    <w:rPr>
      <w:lang w:val="uk-UA" w:eastAsia="uk-UA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3E67D1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hAnsi="Times New Roman"/>
      <w:b/>
      <w:sz w:val="28"/>
      <w:szCs w:val="24"/>
      <w:lang w:val="ru-RU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73A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67D1"/>
    <w:rPr>
      <w:rFonts w:ascii="Times New Roman" w:hAnsi="Times New Roman" w:cs="Times New Roman"/>
      <w:b/>
      <w:sz w:val="24"/>
      <w:szCs w:val="24"/>
      <w:lang w:val="ru-R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973A7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3E67D1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3E67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E67D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E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67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1</Pages>
  <Words>305</Words>
  <Characters>1741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36</cp:revision>
  <cp:lastPrinted>2024-10-24T11:05:00Z</cp:lastPrinted>
  <dcterms:created xsi:type="dcterms:W3CDTF">2022-01-10T13:15:00Z</dcterms:created>
  <dcterms:modified xsi:type="dcterms:W3CDTF">2024-10-30T06:30:00Z</dcterms:modified>
</cp:coreProperties>
</file>